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9C4B69" w14:textId="77777777" w:rsidR="007C5B79" w:rsidRDefault="007C5B79" w:rsidP="007C5B79">
      <w:pPr>
        <w:pStyle w:val="NoSpacing"/>
      </w:pPr>
      <w:r>
        <w:rPr>
          <w:u w:val="single"/>
        </w:rPr>
        <w:t>Roger RADELEY</w:t>
      </w:r>
      <w:r>
        <w:t xml:space="preserve">    </w:t>
      </w:r>
      <w:proofErr w:type="gramStart"/>
      <w:r>
        <w:t xml:space="preserve">   (</w:t>
      </w:r>
      <w:proofErr w:type="gramEnd"/>
      <w:r>
        <w:t>fl.1420)</w:t>
      </w:r>
    </w:p>
    <w:p w14:paraId="2605CAA5" w14:textId="77777777" w:rsidR="007C5B79" w:rsidRDefault="007C5B79" w:rsidP="007C5B79">
      <w:pPr>
        <w:pStyle w:val="NoSpacing"/>
      </w:pPr>
    </w:p>
    <w:p w14:paraId="473BEB11" w14:textId="77777777" w:rsidR="007C5B79" w:rsidRDefault="007C5B79" w:rsidP="007C5B79">
      <w:pPr>
        <w:pStyle w:val="NoSpacing"/>
      </w:pPr>
    </w:p>
    <w:p w14:paraId="60B5BDD2" w14:textId="77777777" w:rsidR="007C5B79" w:rsidRDefault="007C5B79" w:rsidP="007C5B79">
      <w:pPr>
        <w:pStyle w:val="NoSpacing"/>
      </w:pPr>
      <w:r>
        <w:t>18 Nov.1420</w:t>
      </w:r>
      <w:r>
        <w:tab/>
        <w:t>He was a juror on the inquisition post mortem held in Oxford onto land</w:t>
      </w:r>
    </w:p>
    <w:p w14:paraId="3740088B" w14:textId="77777777" w:rsidR="007C5B79" w:rsidRDefault="007C5B79" w:rsidP="007C5B79">
      <w:pPr>
        <w:pStyle w:val="NoSpacing"/>
      </w:pPr>
      <w:r>
        <w:tab/>
      </w:r>
      <w:r>
        <w:tab/>
        <w:t xml:space="preserve">of the late Thomas </w:t>
      </w:r>
      <w:proofErr w:type="spellStart"/>
      <w:r>
        <w:t>Rufford</w:t>
      </w:r>
      <w:proofErr w:type="spellEnd"/>
      <w:r>
        <w:t>(q.v.).</w:t>
      </w:r>
    </w:p>
    <w:p w14:paraId="2E947B83" w14:textId="1F604550" w:rsidR="007C5B79" w:rsidRDefault="007C5B79" w:rsidP="007C5B7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21-440)</w:t>
      </w:r>
    </w:p>
    <w:p w14:paraId="0BFBBDB4" w14:textId="77777777" w:rsidR="00F3593D" w:rsidRPr="00F3593D" w:rsidRDefault="00F3593D" w:rsidP="00F3593D">
      <w:pPr>
        <w:spacing w:after="0" w:line="240" w:lineRule="auto"/>
        <w:rPr>
          <w:rFonts w:eastAsia="Calibri"/>
          <w:lang w:val="en-US"/>
        </w:rPr>
      </w:pPr>
      <w:r w:rsidRPr="00F3593D">
        <w:rPr>
          <w:rFonts w:eastAsia="Calibri"/>
          <w:lang w:val="en-US"/>
        </w:rPr>
        <w:t>12 Apr.1435</w:t>
      </w:r>
      <w:r w:rsidRPr="00F3593D">
        <w:rPr>
          <w:rFonts w:eastAsia="Calibri"/>
          <w:lang w:val="en-US"/>
        </w:rPr>
        <w:tab/>
        <w:t xml:space="preserve">He was a juror on the inquisition held in Oxford into lands of </w:t>
      </w:r>
    </w:p>
    <w:p w14:paraId="53A94BFA" w14:textId="77777777" w:rsidR="00F3593D" w:rsidRPr="00F3593D" w:rsidRDefault="00F3593D" w:rsidP="00F3593D">
      <w:pPr>
        <w:spacing w:after="0" w:line="240" w:lineRule="auto"/>
        <w:rPr>
          <w:rFonts w:eastAsia="Calibri"/>
          <w:lang w:val="en-US"/>
        </w:rPr>
      </w:pPr>
      <w:r w:rsidRPr="00F3593D">
        <w:rPr>
          <w:rFonts w:eastAsia="Calibri"/>
          <w:lang w:val="en-US"/>
        </w:rPr>
        <w:tab/>
      </w:r>
      <w:r w:rsidRPr="00F3593D">
        <w:rPr>
          <w:rFonts w:eastAsia="Calibri"/>
          <w:lang w:val="en-US"/>
        </w:rPr>
        <w:tab/>
        <w:t>Thomas Chaucer(q.v.).</w:t>
      </w:r>
    </w:p>
    <w:p w14:paraId="20D48865" w14:textId="77777777" w:rsidR="00F3593D" w:rsidRPr="00F3593D" w:rsidRDefault="00F3593D" w:rsidP="00F3593D">
      <w:pPr>
        <w:spacing w:after="0" w:line="240" w:lineRule="auto"/>
        <w:rPr>
          <w:rFonts w:eastAsia="Calibri"/>
          <w:lang w:val="en-US"/>
        </w:rPr>
      </w:pPr>
      <w:r w:rsidRPr="00F3593D">
        <w:rPr>
          <w:rFonts w:eastAsia="Calibri"/>
          <w:lang w:val="en-US"/>
        </w:rPr>
        <w:tab/>
      </w:r>
      <w:r w:rsidRPr="00F3593D">
        <w:rPr>
          <w:rFonts w:eastAsia="Calibri"/>
          <w:lang w:val="en-US"/>
        </w:rPr>
        <w:tab/>
        <w:t xml:space="preserve">(www.inquisitionspostmortem.ac.uk ref. </w:t>
      </w:r>
      <w:proofErr w:type="spellStart"/>
      <w:r w:rsidRPr="00F3593D">
        <w:rPr>
          <w:rFonts w:eastAsia="Calibri"/>
          <w:lang w:val="en-US"/>
        </w:rPr>
        <w:t>eCIPM</w:t>
      </w:r>
      <w:proofErr w:type="spellEnd"/>
      <w:r w:rsidRPr="00F3593D">
        <w:rPr>
          <w:rFonts w:eastAsia="Calibri"/>
          <w:lang w:val="en-US"/>
        </w:rPr>
        <w:t xml:space="preserve"> 24-354)</w:t>
      </w:r>
    </w:p>
    <w:p w14:paraId="4B4FC56F" w14:textId="77777777" w:rsidR="00F3593D" w:rsidRDefault="00F3593D" w:rsidP="007C5B79">
      <w:pPr>
        <w:pStyle w:val="NoSpacing"/>
      </w:pPr>
    </w:p>
    <w:p w14:paraId="11532137" w14:textId="77777777" w:rsidR="007C5B79" w:rsidRDefault="007C5B79" w:rsidP="007C5B79">
      <w:pPr>
        <w:pStyle w:val="NoSpacing"/>
      </w:pPr>
    </w:p>
    <w:p w14:paraId="3D2DFF8A" w14:textId="77777777" w:rsidR="007C5B79" w:rsidRDefault="007C5B79" w:rsidP="007C5B79">
      <w:pPr>
        <w:pStyle w:val="NoSpacing"/>
      </w:pPr>
    </w:p>
    <w:p w14:paraId="28B132B1" w14:textId="1EF0AE3C" w:rsidR="007C5B79" w:rsidRDefault="007C5B79" w:rsidP="007C5B79">
      <w:pPr>
        <w:pStyle w:val="NoSpacing"/>
      </w:pPr>
      <w:r>
        <w:t xml:space="preserve">5 July 2016 </w:t>
      </w:r>
    </w:p>
    <w:p w14:paraId="1258FBE2" w14:textId="4BF5543A" w:rsidR="00F3593D" w:rsidRPr="00675B4E" w:rsidRDefault="00F3593D" w:rsidP="007C5B79">
      <w:pPr>
        <w:pStyle w:val="NoSpacing"/>
      </w:pPr>
      <w:r>
        <w:t>30 August 2020</w:t>
      </w:r>
    </w:p>
    <w:p w14:paraId="30F276CF" w14:textId="77777777" w:rsidR="006B2F86" w:rsidRPr="007C5B79" w:rsidRDefault="00F3593D" w:rsidP="00E71FC3">
      <w:pPr>
        <w:pStyle w:val="NoSpacing"/>
      </w:pPr>
    </w:p>
    <w:sectPr w:rsidR="006B2F86" w:rsidRPr="007C5B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69A49" w14:textId="77777777" w:rsidR="007C5B79" w:rsidRDefault="007C5B79" w:rsidP="00E71FC3">
      <w:pPr>
        <w:spacing w:after="0" w:line="240" w:lineRule="auto"/>
      </w:pPr>
      <w:r>
        <w:separator/>
      </w:r>
    </w:p>
  </w:endnote>
  <w:endnote w:type="continuationSeparator" w:id="0">
    <w:p w14:paraId="5B89627E" w14:textId="77777777" w:rsidR="007C5B79" w:rsidRDefault="007C5B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0672C8" w14:textId="77777777"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C4BA1D" w14:textId="77777777" w:rsidR="007C5B79" w:rsidRDefault="007C5B79" w:rsidP="00E71FC3">
      <w:pPr>
        <w:spacing w:after="0" w:line="240" w:lineRule="auto"/>
      </w:pPr>
      <w:r>
        <w:separator/>
      </w:r>
    </w:p>
  </w:footnote>
  <w:footnote w:type="continuationSeparator" w:id="0">
    <w:p w14:paraId="7F9939FC" w14:textId="77777777" w:rsidR="007C5B79" w:rsidRDefault="007C5B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5B79"/>
    <w:rsid w:val="001A7C09"/>
    <w:rsid w:val="00733BE7"/>
    <w:rsid w:val="007C5B79"/>
    <w:rsid w:val="00AB52E8"/>
    <w:rsid w:val="00B16D3F"/>
    <w:rsid w:val="00E71FC3"/>
    <w:rsid w:val="00EF4813"/>
    <w:rsid w:val="00F3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812E31"/>
  <w15:chartTrackingRefBased/>
  <w15:docId w15:val="{BE82C3A7-8102-4D08-BB12-DD513552B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58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2016-07-05T15:29:00Z</dcterms:created>
  <dcterms:modified xsi:type="dcterms:W3CDTF">2020-08-30T10:37:00Z</dcterms:modified>
</cp:coreProperties>
</file>